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2F2" w14:textId="77777777" w:rsidR="000C3C32" w:rsidRDefault="000C3C32" w:rsidP="000C3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CAVY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495BDC83" w14:textId="77777777" w:rsidR="000C3C32" w:rsidRDefault="000C3C32" w:rsidP="000C3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Reading. Bladesmith.</w:t>
      </w:r>
    </w:p>
    <w:p w14:paraId="64277C2F" w14:textId="77777777" w:rsidR="000C3C32" w:rsidRDefault="000C3C32" w:rsidP="000C3C32">
      <w:pPr>
        <w:pStyle w:val="NoSpacing"/>
        <w:rPr>
          <w:rFonts w:cs="Times New Roman"/>
          <w:szCs w:val="24"/>
        </w:rPr>
      </w:pPr>
    </w:p>
    <w:p w14:paraId="59D3F4CF" w14:textId="77777777" w:rsidR="000C3C32" w:rsidRDefault="000C3C32" w:rsidP="000C3C32">
      <w:pPr>
        <w:pStyle w:val="NoSpacing"/>
        <w:rPr>
          <w:rFonts w:cs="Times New Roman"/>
          <w:szCs w:val="24"/>
        </w:rPr>
      </w:pPr>
    </w:p>
    <w:p w14:paraId="33638BF5" w14:textId="77777777" w:rsidR="000C3C32" w:rsidRDefault="000C3C32" w:rsidP="000C3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Howse</w:t>
      </w:r>
      <w:proofErr w:type="spellEnd"/>
      <w:r>
        <w:rPr>
          <w:rFonts w:cs="Times New Roman"/>
          <w:szCs w:val="24"/>
        </w:rPr>
        <w:t xml:space="preserve">(q.v.), Richard </w:t>
      </w:r>
      <w:proofErr w:type="spellStart"/>
      <w:r>
        <w:rPr>
          <w:rFonts w:cs="Times New Roman"/>
          <w:szCs w:val="24"/>
        </w:rPr>
        <w:t>Webbe</w:t>
      </w:r>
      <w:proofErr w:type="spellEnd"/>
      <w:r>
        <w:rPr>
          <w:rFonts w:cs="Times New Roman"/>
          <w:szCs w:val="24"/>
        </w:rPr>
        <w:t xml:space="preserve">(q.v.), Richard </w:t>
      </w:r>
      <w:proofErr w:type="spellStart"/>
      <w:r>
        <w:rPr>
          <w:rFonts w:cs="Times New Roman"/>
          <w:szCs w:val="24"/>
        </w:rPr>
        <w:t>Straunge</w:t>
      </w:r>
      <w:proofErr w:type="spellEnd"/>
      <w:r>
        <w:rPr>
          <w:rFonts w:cs="Times New Roman"/>
          <w:szCs w:val="24"/>
        </w:rPr>
        <w:t>(q.v.) and</w:t>
      </w:r>
    </w:p>
    <w:p w14:paraId="0CFCF8EB" w14:textId="77777777" w:rsidR="000C3C32" w:rsidRDefault="000C3C32" w:rsidP="000C3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Waleys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  <w:proofErr w:type="gramStart"/>
      <w:r>
        <w:rPr>
          <w:rFonts w:cs="Times New Roman"/>
          <w:szCs w:val="24"/>
        </w:rPr>
        <w:t>William</w:t>
      </w:r>
      <w:proofErr w:type="gramEnd"/>
    </w:p>
    <w:p w14:paraId="5FE60AB6" w14:textId="77777777" w:rsidR="000C3C32" w:rsidRDefault="000C3C32" w:rsidP="000C3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Haselwode</w:t>
      </w:r>
      <w:proofErr w:type="spellEnd"/>
      <w:r>
        <w:rPr>
          <w:rFonts w:cs="Times New Roman"/>
          <w:szCs w:val="24"/>
        </w:rPr>
        <w:t xml:space="preserve"> of Reading(q.v.).</w:t>
      </w:r>
    </w:p>
    <w:p w14:paraId="1735E2ED" w14:textId="77777777" w:rsidR="000C3C32" w:rsidRDefault="000C3C32" w:rsidP="000C3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4D95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094F6CC7" w14:textId="77777777" w:rsidR="000C3C32" w:rsidRDefault="000C3C32" w:rsidP="000C3C32">
      <w:pPr>
        <w:pStyle w:val="NoSpacing"/>
        <w:rPr>
          <w:rFonts w:cs="Times New Roman"/>
          <w:szCs w:val="24"/>
        </w:rPr>
      </w:pPr>
    </w:p>
    <w:p w14:paraId="470CB721" w14:textId="77777777" w:rsidR="000C3C32" w:rsidRDefault="000C3C32" w:rsidP="000C3C32">
      <w:pPr>
        <w:pStyle w:val="NoSpacing"/>
        <w:rPr>
          <w:rFonts w:cs="Times New Roman"/>
          <w:szCs w:val="24"/>
        </w:rPr>
      </w:pPr>
    </w:p>
    <w:p w14:paraId="4DDA469A" w14:textId="77777777" w:rsidR="000C3C32" w:rsidRDefault="000C3C32" w:rsidP="000C3C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p w14:paraId="2775AA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E6F8A" w14:textId="77777777" w:rsidR="000C3C32" w:rsidRDefault="000C3C32" w:rsidP="009139A6">
      <w:r>
        <w:separator/>
      </w:r>
    </w:p>
  </w:endnote>
  <w:endnote w:type="continuationSeparator" w:id="0">
    <w:p w14:paraId="42169455" w14:textId="77777777" w:rsidR="000C3C32" w:rsidRDefault="000C3C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0B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E2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E9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8E600" w14:textId="77777777" w:rsidR="000C3C32" w:rsidRDefault="000C3C32" w:rsidP="009139A6">
      <w:r>
        <w:separator/>
      </w:r>
    </w:p>
  </w:footnote>
  <w:footnote w:type="continuationSeparator" w:id="0">
    <w:p w14:paraId="1236E8F0" w14:textId="77777777" w:rsidR="000C3C32" w:rsidRDefault="000C3C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4E7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DC6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E6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32"/>
    <w:rsid w:val="000666E0"/>
    <w:rsid w:val="000C3C3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AF314"/>
  <w15:chartTrackingRefBased/>
  <w15:docId w15:val="{84A9BE53-E328-4575-851F-34C2DD9C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C3C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2023-05-11T08:28:00Z</dcterms:created>
  <dcterms:modified xsi:type="dcterms:W3CDTF">2023-05-11T08:29:00Z</dcterms:modified>
</cp:coreProperties>
</file>